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741297" w:rsidRPr="00B1002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1297" w:rsidRPr="00B10020" w:rsidRDefault="0074129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002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1297" w:rsidRPr="00B10020" w:rsidRDefault="00741297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1002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1297" w:rsidRPr="00B10020" w:rsidRDefault="0074129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002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1297" w:rsidRPr="00B10020" w:rsidRDefault="00741297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1002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1297" w:rsidRPr="00B10020" w:rsidRDefault="0074129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002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1297" w:rsidRPr="00B10020" w:rsidRDefault="00741297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1002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1297" w:rsidRPr="00B10020" w:rsidRDefault="0074129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002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1297" w:rsidRPr="00B10020" w:rsidRDefault="00741297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1002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1297" w:rsidRPr="00B10020" w:rsidRDefault="0074129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002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1297" w:rsidRPr="00B10020" w:rsidRDefault="00741297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1002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1297" w:rsidRPr="00B10020" w:rsidRDefault="0074129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002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1297" w:rsidRPr="00B10020" w:rsidRDefault="00741297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1002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1297" w:rsidRPr="00B10020" w:rsidRDefault="0074129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002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1297" w:rsidRPr="00B10020" w:rsidRDefault="00741297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1002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1297" w:rsidRPr="00B10020" w:rsidRDefault="0074129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002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1297" w:rsidRPr="00B10020" w:rsidRDefault="00741297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1002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1297" w:rsidRPr="00B10020" w:rsidRDefault="0074129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002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1297" w:rsidRPr="00B10020" w:rsidRDefault="00741297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1002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1297" w:rsidRPr="00B10020" w:rsidRDefault="0074129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002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741297" w:rsidRPr="00B10020" w:rsidRDefault="00741297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1002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1297" w:rsidRPr="00B10020" w:rsidRDefault="0074129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002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297" w:rsidRPr="00B10020" w:rsidRDefault="00741297">
            <w:pPr>
              <w:jc w:val="both"/>
            </w:pPr>
            <w:r w:rsidRPr="00B10020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741297" w:rsidRPr="00B10020" w:rsidRDefault="00741297"/>
        </w:tc>
      </w:tr>
      <w:tr w:rsidR="00741297" w:rsidRPr="00B10020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2150" w:type="dxa"/>
            <w:tcBorders>
              <w:top w:val="single" w:sz="4" w:space="0" w:color="000000"/>
            </w:tcBorders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1432"/>
        </w:trPr>
        <w:tc>
          <w:tcPr>
            <w:tcW w:w="13425" w:type="dxa"/>
          </w:tcPr>
          <w:p w:rsidR="00741297" w:rsidRPr="00B10020" w:rsidRDefault="00741297"/>
        </w:tc>
        <w:tc>
          <w:tcPr>
            <w:tcW w:w="2150" w:type="dxa"/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1433"/>
        </w:trPr>
        <w:tc>
          <w:tcPr>
            <w:tcW w:w="13425" w:type="dxa"/>
          </w:tcPr>
          <w:p w:rsidR="00741297" w:rsidRPr="00B10020" w:rsidRDefault="00741297"/>
        </w:tc>
        <w:tc>
          <w:tcPr>
            <w:tcW w:w="2150" w:type="dxa"/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1433"/>
        </w:trPr>
        <w:tc>
          <w:tcPr>
            <w:tcW w:w="13425" w:type="dxa"/>
          </w:tcPr>
          <w:p w:rsidR="00741297" w:rsidRPr="00B10020" w:rsidRDefault="00741297"/>
        </w:tc>
        <w:tc>
          <w:tcPr>
            <w:tcW w:w="2150" w:type="dxa"/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1433"/>
        </w:trPr>
        <w:tc>
          <w:tcPr>
            <w:tcW w:w="13425" w:type="dxa"/>
          </w:tcPr>
          <w:p w:rsidR="00741297" w:rsidRPr="00B10020" w:rsidRDefault="00741297"/>
        </w:tc>
        <w:tc>
          <w:tcPr>
            <w:tcW w:w="2150" w:type="dxa"/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831"/>
        </w:trPr>
        <w:tc>
          <w:tcPr>
            <w:tcW w:w="13425" w:type="dxa"/>
          </w:tcPr>
          <w:p w:rsidR="00741297" w:rsidRPr="00B10020" w:rsidRDefault="00741297"/>
        </w:tc>
        <w:tc>
          <w:tcPr>
            <w:tcW w:w="2150" w:type="dxa"/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817"/>
        </w:trPr>
        <w:tc>
          <w:tcPr>
            <w:tcW w:w="13425" w:type="dxa"/>
          </w:tcPr>
          <w:p w:rsidR="00741297" w:rsidRPr="00B10020" w:rsidRDefault="00741297"/>
        </w:tc>
        <w:tc>
          <w:tcPr>
            <w:tcW w:w="2150" w:type="dxa"/>
          </w:tcPr>
          <w:p w:rsidR="00741297" w:rsidRPr="00B10020" w:rsidRDefault="00741297"/>
        </w:tc>
        <w:tc>
          <w:tcPr>
            <w:tcW w:w="57" w:type="dxa"/>
          </w:tcPr>
          <w:p w:rsidR="00741297" w:rsidRPr="00B10020" w:rsidRDefault="00741297"/>
        </w:tc>
      </w:tr>
      <w:tr w:rsidR="00741297" w:rsidRPr="00B10020">
        <w:trPr>
          <w:trHeight w:hRule="exact" w:val="444"/>
        </w:trPr>
        <w:tc>
          <w:tcPr>
            <w:tcW w:w="13425" w:type="dxa"/>
          </w:tcPr>
          <w:p w:rsidR="00741297" w:rsidRPr="00B10020" w:rsidRDefault="00741297"/>
        </w:tc>
        <w:tc>
          <w:tcPr>
            <w:tcW w:w="2150" w:type="dxa"/>
            <w:shd w:val="clear" w:color="auto" w:fill="FFFFFF"/>
          </w:tcPr>
          <w:p w:rsidR="00741297" w:rsidRPr="00B10020" w:rsidRDefault="00741297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10020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741297" w:rsidRPr="00B10020" w:rsidRDefault="00741297"/>
        </w:tc>
      </w:tr>
    </w:tbl>
    <w:p w:rsidR="00741297" w:rsidRDefault="00741297"/>
    <w:sectPr w:rsidR="00741297" w:rsidSect="00467DEE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7DEE"/>
    <w:rsid w:val="00132739"/>
    <w:rsid w:val="00467DEE"/>
    <w:rsid w:val="00741297"/>
    <w:rsid w:val="00B10020"/>
    <w:rsid w:val="00C4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DEE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2012-01-30T09:11:00Z</dcterms:created>
  <dcterms:modified xsi:type="dcterms:W3CDTF">2012-01-30T09:11:00Z</dcterms:modified>
</cp:coreProperties>
</file>